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14875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Patrick FORMAN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1D562C8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623B67ED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0ED4B4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002BC8F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04087226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30FD81F" w14:textId="77777777" w:rsidR="00176DD6" w:rsidRDefault="00176DD6" w:rsidP="00176DD6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21E30D67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E85F79F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794204" w14:textId="77777777" w:rsidR="00176DD6" w:rsidRDefault="00176DD6" w:rsidP="00176DD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29 July 2022</w:t>
      </w:r>
    </w:p>
    <w:p w14:paraId="0AE510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99F8E" w14:textId="77777777" w:rsidR="00176DD6" w:rsidRDefault="00176DD6" w:rsidP="009139A6">
      <w:r>
        <w:separator/>
      </w:r>
    </w:p>
  </w:endnote>
  <w:endnote w:type="continuationSeparator" w:id="0">
    <w:p w14:paraId="58180E01" w14:textId="77777777" w:rsidR="00176DD6" w:rsidRDefault="00176D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7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41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04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BC42" w14:textId="77777777" w:rsidR="00176DD6" w:rsidRDefault="00176DD6" w:rsidP="009139A6">
      <w:r>
        <w:separator/>
      </w:r>
    </w:p>
  </w:footnote>
  <w:footnote w:type="continuationSeparator" w:id="0">
    <w:p w14:paraId="552C4A7B" w14:textId="77777777" w:rsidR="00176DD6" w:rsidRDefault="00176D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8F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5E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24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DD6"/>
    <w:rsid w:val="000666E0"/>
    <w:rsid w:val="00176D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D4AAF"/>
  <w15:chartTrackingRefBased/>
  <w15:docId w15:val="{E85A7853-A051-41D0-8579-2BB3628E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DD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2022-09-20T19:40:00Z</dcterms:created>
  <dcterms:modified xsi:type="dcterms:W3CDTF">2022-09-20T19:40:00Z</dcterms:modified>
</cp:coreProperties>
</file>